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D2" w:rsidRPr="00404E08" w:rsidRDefault="00A536D2" w:rsidP="00B0761B">
      <w:pPr>
        <w:pStyle w:val="Heading1"/>
        <w:spacing w:line="240" w:lineRule="auto"/>
        <w:ind w:firstLine="0"/>
        <w:rPr>
          <w:b/>
          <w:bCs/>
        </w:rPr>
      </w:pPr>
      <w:r w:rsidRPr="00404E08">
        <w:rPr>
          <w:b/>
          <w:bCs/>
        </w:rPr>
        <w:t>С</w:t>
      </w:r>
      <w:r>
        <w:rPr>
          <w:b/>
          <w:bCs/>
        </w:rPr>
        <w:t>АРАТОВСКАЯ ОБЛАСТЬ                                          ОЗИНСКИЙ РАЙОН</w:t>
      </w:r>
    </w:p>
    <w:p w:rsidR="00A536D2" w:rsidRPr="00404E08" w:rsidRDefault="00A536D2" w:rsidP="00B0761B">
      <w:pPr>
        <w:rPr>
          <w:sz w:val="28"/>
          <w:szCs w:val="28"/>
        </w:rPr>
      </w:pPr>
    </w:p>
    <w:p w:rsidR="00A536D2" w:rsidRPr="00404E08" w:rsidRDefault="00A536D2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A536D2" w:rsidRPr="00404E08" w:rsidRDefault="00A536D2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A536D2" w:rsidRPr="00404E08" w:rsidRDefault="00A536D2" w:rsidP="00B0761B">
      <w:pPr>
        <w:pStyle w:val="Heading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A536D2" w:rsidRPr="00404E08" w:rsidRDefault="00A536D2" w:rsidP="00B0761B">
      <w:pPr>
        <w:jc w:val="center"/>
        <w:rPr>
          <w:b/>
          <w:bCs/>
          <w:sz w:val="28"/>
          <w:szCs w:val="28"/>
        </w:rPr>
      </w:pPr>
    </w:p>
    <w:p w:rsidR="00A536D2" w:rsidRDefault="00A536D2" w:rsidP="00B0761B">
      <w:pPr>
        <w:jc w:val="center"/>
        <w:rPr>
          <w:b/>
          <w:bCs/>
          <w:sz w:val="28"/>
          <w:szCs w:val="28"/>
        </w:rPr>
      </w:pPr>
      <w:r w:rsidRPr="003D6D03">
        <w:rPr>
          <w:b/>
          <w:bCs/>
          <w:sz w:val="28"/>
          <w:szCs w:val="28"/>
        </w:rPr>
        <w:t>Шестьдесят второе заседание</w:t>
      </w:r>
    </w:p>
    <w:p w:rsidR="00A536D2" w:rsidRPr="00404E08" w:rsidRDefault="00A536D2" w:rsidP="00B0761B">
      <w:pPr>
        <w:jc w:val="center"/>
        <w:rPr>
          <w:b/>
          <w:bCs/>
          <w:sz w:val="28"/>
          <w:szCs w:val="28"/>
        </w:rPr>
      </w:pPr>
    </w:p>
    <w:p w:rsidR="00A536D2" w:rsidRDefault="00A536D2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262</w:t>
      </w:r>
    </w:p>
    <w:p w:rsidR="00A536D2" w:rsidRDefault="00A536D2" w:rsidP="00B0761B">
      <w:pPr>
        <w:tabs>
          <w:tab w:val="left" w:pos="1845"/>
        </w:tabs>
        <w:ind w:left="-54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30 декабря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4</w:t>
      </w:r>
      <w:r w:rsidRPr="00404E08">
        <w:rPr>
          <w:b/>
          <w:bCs/>
          <w:sz w:val="28"/>
          <w:szCs w:val="28"/>
        </w:rPr>
        <w:t xml:space="preserve"> года</w:t>
      </w:r>
    </w:p>
    <w:p w:rsidR="00A536D2" w:rsidRPr="00404E08" w:rsidRDefault="00A536D2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A536D2" w:rsidRPr="00404E08" w:rsidRDefault="00A536D2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A536D2" w:rsidRPr="00404E08" w:rsidRDefault="00A536D2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A536D2" w:rsidRPr="00404E08" w:rsidRDefault="00A536D2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A536D2" w:rsidRDefault="00A536D2" w:rsidP="00B0761B">
      <w:pPr>
        <w:ind w:hanging="540"/>
        <w:rPr>
          <w:sz w:val="28"/>
          <w:szCs w:val="28"/>
        </w:rPr>
      </w:pPr>
    </w:p>
    <w:p w:rsidR="00A536D2" w:rsidRPr="00404E08" w:rsidRDefault="00A536D2" w:rsidP="00B0761B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области,</w:t>
      </w:r>
    </w:p>
    <w:p w:rsidR="00A536D2" w:rsidRPr="00404E08" w:rsidRDefault="00A536D2" w:rsidP="00B0761B">
      <w:pPr>
        <w:ind w:right="175" w:hanging="540"/>
        <w:rPr>
          <w:sz w:val="28"/>
          <w:szCs w:val="28"/>
        </w:rPr>
      </w:pPr>
    </w:p>
    <w:p w:rsidR="00A536D2" w:rsidRPr="00564A5B" w:rsidRDefault="00A536D2" w:rsidP="00DF573F">
      <w:pPr>
        <w:ind w:right="175"/>
        <w:jc w:val="center"/>
        <w:rPr>
          <w:b/>
          <w:bCs/>
          <w:sz w:val="28"/>
          <w:szCs w:val="28"/>
        </w:rPr>
      </w:pPr>
      <w:r w:rsidRPr="00564A5B">
        <w:rPr>
          <w:b/>
          <w:bCs/>
          <w:sz w:val="28"/>
          <w:szCs w:val="28"/>
        </w:rPr>
        <w:t>РЕШИЛО:</w:t>
      </w:r>
    </w:p>
    <w:p w:rsidR="00A536D2" w:rsidRPr="004F4D08" w:rsidRDefault="00A536D2" w:rsidP="0005542C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1. Внести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</w:t>
      </w:r>
      <w:r w:rsidRPr="00E4625D">
        <w:rPr>
          <w:sz w:val="28"/>
          <w:szCs w:val="28"/>
        </w:rPr>
        <w:t xml:space="preserve">2014 год» (с изменениями и дополнениями </w:t>
      </w:r>
      <w:r>
        <w:rPr>
          <w:sz w:val="28"/>
          <w:szCs w:val="28"/>
        </w:rPr>
        <w:t xml:space="preserve">               </w:t>
      </w:r>
      <w:r w:rsidRPr="00E4625D">
        <w:rPr>
          <w:sz w:val="28"/>
          <w:szCs w:val="28"/>
        </w:rPr>
        <w:t>от 21 января 201</w:t>
      </w:r>
      <w:r>
        <w:rPr>
          <w:sz w:val="28"/>
          <w:szCs w:val="28"/>
        </w:rPr>
        <w:t>4 года № 203, от 17</w:t>
      </w:r>
      <w:r w:rsidRPr="00E4625D">
        <w:rPr>
          <w:sz w:val="28"/>
          <w:szCs w:val="28"/>
        </w:rPr>
        <w:t xml:space="preserve"> февраля 201</w:t>
      </w:r>
      <w:r>
        <w:rPr>
          <w:sz w:val="28"/>
          <w:szCs w:val="28"/>
        </w:rPr>
        <w:t>4 года № 20</w:t>
      </w:r>
      <w:r w:rsidRPr="00E4625D">
        <w:rPr>
          <w:sz w:val="28"/>
          <w:szCs w:val="28"/>
        </w:rPr>
        <w:t>4</w:t>
      </w:r>
      <w:r>
        <w:rPr>
          <w:sz w:val="28"/>
          <w:szCs w:val="28"/>
        </w:rPr>
        <w:t xml:space="preserve">,                                    от 21 апреля 2014 года № </w:t>
      </w:r>
      <w:r w:rsidRPr="00410906">
        <w:rPr>
          <w:sz w:val="28"/>
          <w:szCs w:val="28"/>
        </w:rPr>
        <w:t>211, от 29 мая 2014 года №</w:t>
      </w:r>
      <w:r>
        <w:rPr>
          <w:sz w:val="28"/>
          <w:szCs w:val="28"/>
        </w:rPr>
        <w:t xml:space="preserve"> </w:t>
      </w:r>
      <w:r w:rsidRPr="00410906">
        <w:rPr>
          <w:sz w:val="28"/>
          <w:szCs w:val="28"/>
        </w:rPr>
        <w:t>220</w:t>
      </w:r>
      <w:r>
        <w:rPr>
          <w:sz w:val="28"/>
          <w:szCs w:val="28"/>
        </w:rPr>
        <w:t xml:space="preserve">,                                        от 19 июня 2014 года </w:t>
      </w:r>
      <w:r w:rsidRPr="00717490">
        <w:rPr>
          <w:sz w:val="28"/>
          <w:szCs w:val="28"/>
        </w:rPr>
        <w:t>№ 221, от 07 июля 2014 года №</w:t>
      </w:r>
      <w:r>
        <w:rPr>
          <w:sz w:val="28"/>
          <w:szCs w:val="28"/>
        </w:rPr>
        <w:t xml:space="preserve"> </w:t>
      </w:r>
      <w:r w:rsidRPr="00717490">
        <w:rPr>
          <w:sz w:val="28"/>
          <w:szCs w:val="28"/>
        </w:rPr>
        <w:t>223</w:t>
      </w:r>
      <w:r>
        <w:rPr>
          <w:sz w:val="28"/>
          <w:szCs w:val="28"/>
        </w:rPr>
        <w:t xml:space="preserve">,                                               от 24 июля 2014 года № 224, от 11 августа 2014 года № 225,                                    от 05 сентября 2014 года № 229, от </w:t>
      </w:r>
      <w:r w:rsidRPr="004F4D08">
        <w:rPr>
          <w:sz w:val="28"/>
          <w:szCs w:val="28"/>
        </w:rPr>
        <w:t>26 сентября 2014 года №</w:t>
      </w:r>
      <w:r>
        <w:rPr>
          <w:sz w:val="28"/>
          <w:szCs w:val="28"/>
        </w:rPr>
        <w:t xml:space="preserve"> </w:t>
      </w:r>
      <w:r w:rsidRPr="004F4D08">
        <w:rPr>
          <w:sz w:val="28"/>
          <w:szCs w:val="28"/>
        </w:rPr>
        <w:t xml:space="preserve">230, </w:t>
      </w:r>
      <w:r>
        <w:rPr>
          <w:sz w:val="28"/>
          <w:szCs w:val="28"/>
        </w:rPr>
        <w:t xml:space="preserve">                       </w:t>
      </w:r>
      <w:r w:rsidRPr="004F4D08">
        <w:rPr>
          <w:sz w:val="28"/>
          <w:szCs w:val="28"/>
        </w:rPr>
        <w:t>от 14 октября 2014 года № 231</w:t>
      </w:r>
      <w:r>
        <w:rPr>
          <w:sz w:val="28"/>
          <w:szCs w:val="28"/>
        </w:rPr>
        <w:t xml:space="preserve">, от 20 ноября 2014 года № </w:t>
      </w:r>
      <w:r w:rsidRPr="00BE1C4B">
        <w:rPr>
          <w:sz w:val="28"/>
          <w:szCs w:val="28"/>
        </w:rPr>
        <w:t xml:space="preserve">233, </w:t>
      </w:r>
      <w:r>
        <w:rPr>
          <w:sz w:val="28"/>
          <w:szCs w:val="28"/>
        </w:rPr>
        <w:t xml:space="preserve">                                   </w:t>
      </w:r>
      <w:r w:rsidRPr="00BE1C4B">
        <w:rPr>
          <w:sz w:val="28"/>
          <w:szCs w:val="28"/>
        </w:rPr>
        <w:t>от 18 декабря 2014 года №</w:t>
      </w:r>
      <w:r>
        <w:rPr>
          <w:sz w:val="28"/>
          <w:szCs w:val="28"/>
        </w:rPr>
        <w:t xml:space="preserve"> </w:t>
      </w:r>
      <w:r w:rsidRPr="00BE1C4B">
        <w:rPr>
          <w:sz w:val="28"/>
          <w:szCs w:val="28"/>
        </w:rPr>
        <w:t>239) следующие</w:t>
      </w:r>
      <w:r w:rsidRPr="004F4D08">
        <w:rPr>
          <w:sz w:val="28"/>
          <w:szCs w:val="28"/>
        </w:rPr>
        <w:t xml:space="preserve"> изменения и дополнения:</w:t>
      </w:r>
    </w:p>
    <w:p w:rsidR="00A536D2" w:rsidRPr="00E31ABC" w:rsidRDefault="00A536D2" w:rsidP="005D77E5">
      <w:pPr>
        <w:pStyle w:val="BodyTextIndent2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  <w:szCs w:val="28"/>
        </w:rPr>
      </w:pPr>
      <w:r w:rsidRPr="00E31ABC">
        <w:rPr>
          <w:sz w:val="28"/>
          <w:szCs w:val="28"/>
        </w:rPr>
        <w:t>в пункте 1 цифры «33</w:t>
      </w:r>
      <w:r>
        <w:rPr>
          <w:sz w:val="28"/>
          <w:szCs w:val="28"/>
        </w:rPr>
        <w:t>5910,4</w:t>
      </w:r>
      <w:r w:rsidRPr="00E31ABC">
        <w:rPr>
          <w:sz w:val="28"/>
          <w:szCs w:val="28"/>
        </w:rPr>
        <w:t xml:space="preserve">» </w:t>
      </w:r>
      <w:r w:rsidRPr="005E7762">
        <w:rPr>
          <w:sz w:val="28"/>
          <w:szCs w:val="28"/>
        </w:rPr>
        <w:t>заменить цифрами «319970,1», цифры «349094,7» заменить цифрами «333154,4».</w:t>
      </w:r>
    </w:p>
    <w:p w:rsidR="00A536D2" w:rsidRPr="00404E08" w:rsidRDefault="00A536D2" w:rsidP="00BF6EF5">
      <w:pPr>
        <w:pStyle w:val="BodyTextIndent2"/>
        <w:tabs>
          <w:tab w:val="clear" w:pos="1418"/>
          <w:tab w:val="left" w:pos="0"/>
        </w:tabs>
        <w:spacing w:line="240" w:lineRule="auto"/>
        <w:ind w:left="0" w:right="17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A113F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5A113F">
        <w:rPr>
          <w:sz w:val="28"/>
          <w:szCs w:val="28"/>
        </w:rPr>
        <w:t xml:space="preserve">. Приложения </w:t>
      </w:r>
      <w:r>
        <w:rPr>
          <w:sz w:val="28"/>
          <w:szCs w:val="28"/>
        </w:rPr>
        <w:t xml:space="preserve">1, 6, 7, 8, 9, 14, 15 </w:t>
      </w:r>
      <w:r w:rsidRPr="00552867">
        <w:rPr>
          <w:sz w:val="28"/>
          <w:szCs w:val="28"/>
        </w:rPr>
        <w:t>изложить</w:t>
      </w:r>
      <w:r w:rsidRPr="005A113F">
        <w:rPr>
          <w:sz w:val="28"/>
          <w:szCs w:val="28"/>
        </w:rPr>
        <w:t xml:space="preserve"> в новой редакции согласно приложениям 1, 2, 3, 4, 5, 6</w:t>
      </w:r>
      <w:r>
        <w:rPr>
          <w:sz w:val="28"/>
          <w:szCs w:val="28"/>
        </w:rPr>
        <w:t>, 7</w:t>
      </w:r>
      <w:r w:rsidRPr="005A113F">
        <w:rPr>
          <w:sz w:val="28"/>
          <w:szCs w:val="28"/>
        </w:rPr>
        <w:t xml:space="preserve"> к настоящему решению.</w:t>
      </w:r>
    </w:p>
    <w:p w:rsidR="00A536D2" w:rsidRPr="00404E08" w:rsidRDefault="00A536D2" w:rsidP="0005542C">
      <w:pPr>
        <w:pStyle w:val="BodyTextIndent3"/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r w:rsidRPr="00404E08">
        <w:rPr>
          <w:sz w:val="28"/>
          <w:szCs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A536D2" w:rsidRDefault="00A536D2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A536D2" w:rsidRDefault="00A536D2" w:rsidP="00DF573F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</w:p>
    <w:p w:rsidR="00A536D2" w:rsidRPr="00DF573F" w:rsidRDefault="00A536D2" w:rsidP="00DF573F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Г</w:t>
      </w:r>
      <w:r w:rsidRPr="00DF573F">
        <w:rPr>
          <w:sz w:val="28"/>
          <w:szCs w:val="28"/>
        </w:rPr>
        <w:t xml:space="preserve">лава Озинского </w:t>
      </w:r>
    </w:p>
    <w:p w:rsidR="00A536D2" w:rsidRDefault="00A536D2" w:rsidP="00DF573F">
      <w:pPr>
        <w:pStyle w:val="BodyText2"/>
        <w:tabs>
          <w:tab w:val="left" w:pos="0"/>
          <w:tab w:val="left" w:pos="6946"/>
        </w:tabs>
        <w:ind w:right="-1"/>
      </w:pPr>
      <w:r w:rsidRPr="00DF573F">
        <w:rPr>
          <w:b/>
          <w:bCs/>
        </w:rPr>
        <w:t xml:space="preserve">муниципального района                           </w:t>
      </w:r>
      <w:r>
        <w:rPr>
          <w:b/>
          <w:bCs/>
        </w:rPr>
        <w:t xml:space="preserve">        </w:t>
      </w:r>
      <w:r w:rsidRPr="00DF573F">
        <w:rPr>
          <w:b/>
          <w:bCs/>
        </w:rPr>
        <w:t xml:space="preserve">                      С. А. Колесников</w:t>
      </w:r>
    </w:p>
    <w:sectPr w:rsidR="00A536D2" w:rsidSect="00030E3F">
      <w:pgSz w:w="11906" w:h="16838"/>
      <w:pgMar w:top="454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204D0"/>
    <w:rsid w:val="00021EF9"/>
    <w:rsid w:val="00024BF8"/>
    <w:rsid w:val="00030E3F"/>
    <w:rsid w:val="00031E83"/>
    <w:rsid w:val="000330BA"/>
    <w:rsid w:val="00045B23"/>
    <w:rsid w:val="0005124E"/>
    <w:rsid w:val="000526C5"/>
    <w:rsid w:val="00052B40"/>
    <w:rsid w:val="0005542C"/>
    <w:rsid w:val="00061E33"/>
    <w:rsid w:val="0008357F"/>
    <w:rsid w:val="000B2532"/>
    <w:rsid w:val="000B7365"/>
    <w:rsid w:val="000B7F41"/>
    <w:rsid w:val="000C27E4"/>
    <w:rsid w:val="000C58DD"/>
    <w:rsid w:val="000D7703"/>
    <w:rsid w:val="000E3D8F"/>
    <w:rsid w:val="000E4C18"/>
    <w:rsid w:val="001052FC"/>
    <w:rsid w:val="0012051C"/>
    <w:rsid w:val="00126D96"/>
    <w:rsid w:val="001511F0"/>
    <w:rsid w:val="00151DF6"/>
    <w:rsid w:val="00173551"/>
    <w:rsid w:val="00187FCB"/>
    <w:rsid w:val="00193957"/>
    <w:rsid w:val="001B4B2D"/>
    <w:rsid w:val="001B5ADE"/>
    <w:rsid w:val="001C0F11"/>
    <w:rsid w:val="001D0232"/>
    <w:rsid w:val="001D569C"/>
    <w:rsid w:val="001E0E14"/>
    <w:rsid w:val="001E2DDD"/>
    <w:rsid w:val="001F156A"/>
    <w:rsid w:val="001F35C8"/>
    <w:rsid w:val="00205ECC"/>
    <w:rsid w:val="002101ED"/>
    <w:rsid w:val="00210B33"/>
    <w:rsid w:val="00222B3D"/>
    <w:rsid w:val="00223706"/>
    <w:rsid w:val="00231607"/>
    <w:rsid w:val="0024580E"/>
    <w:rsid w:val="0026240B"/>
    <w:rsid w:val="00262729"/>
    <w:rsid w:val="00276DBE"/>
    <w:rsid w:val="00287D3A"/>
    <w:rsid w:val="002A012D"/>
    <w:rsid w:val="002A071F"/>
    <w:rsid w:val="002A0D47"/>
    <w:rsid w:val="002A1D6E"/>
    <w:rsid w:val="002B4216"/>
    <w:rsid w:val="002C6D51"/>
    <w:rsid w:val="002C7309"/>
    <w:rsid w:val="002D124B"/>
    <w:rsid w:val="002E5E88"/>
    <w:rsid w:val="0030329B"/>
    <w:rsid w:val="003050BD"/>
    <w:rsid w:val="00306BCF"/>
    <w:rsid w:val="00307C54"/>
    <w:rsid w:val="0031362C"/>
    <w:rsid w:val="00341443"/>
    <w:rsid w:val="00346B0B"/>
    <w:rsid w:val="00364625"/>
    <w:rsid w:val="00377DB1"/>
    <w:rsid w:val="00381948"/>
    <w:rsid w:val="0038240A"/>
    <w:rsid w:val="0038648A"/>
    <w:rsid w:val="00391B3F"/>
    <w:rsid w:val="003B671B"/>
    <w:rsid w:val="003C2E00"/>
    <w:rsid w:val="003C7616"/>
    <w:rsid w:val="003D41AE"/>
    <w:rsid w:val="003D58A8"/>
    <w:rsid w:val="003D6D03"/>
    <w:rsid w:val="003E206F"/>
    <w:rsid w:val="003E6E15"/>
    <w:rsid w:val="003E756D"/>
    <w:rsid w:val="003F3F80"/>
    <w:rsid w:val="003F42F8"/>
    <w:rsid w:val="00403C16"/>
    <w:rsid w:val="00404E08"/>
    <w:rsid w:val="00407C5A"/>
    <w:rsid w:val="0041055E"/>
    <w:rsid w:val="00410906"/>
    <w:rsid w:val="00411847"/>
    <w:rsid w:val="004131AA"/>
    <w:rsid w:val="004155E5"/>
    <w:rsid w:val="00415CAB"/>
    <w:rsid w:val="00417BC6"/>
    <w:rsid w:val="00422479"/>
    <w:rsid w:val="00427A69"/>
    <w:rsid w:val="00430860"/>
    <w:rsid w:val="004352B8"/>
    <w:rsid w:val="00435FA6"/>
    <w:rsid w:val="00442343"/>
    <w:rsid w:val="00447694"/>
    <w:rsid w:val="00460D63"/>
    <w:rsid w:val="0046460C"/>
    <w:rsid w:val="00466CC2"/>
    <w:rsid w:val="004731AD"/>
    <w:rsid w:val="00475394"/>
    <w:rsid w:val="004828FC"/>
    <w:rsid w:val="0048520B"/>
    <w:rsid w:val="00492FEE"/>
    <w:rsid w:val="00496489"/>
    <w:rsid w:val="004A2108"/>
    <w:rsid w:val="004A3A22"/>
    <w:rsid w:val="004B1155"/>
    <w:rsid w:val="004B1B52"/>
    <w:rsid w:val="004B5E02"/>
    <w:rsid w:val="004B6CAC"/>
    <w:rsid w:val="004C6D95"/>
    <w:rsid w:val="004D028A"/>
    <w:rsid w:val="004D652C"/>
    <w:rsid w:val="004E354B"/>
    <w:rsid w:val="004E398F"/>
    <w:rsid w:val="004E3BEB"/>
    <w:rsid w:val="004E6121"/>
    <w:rsid w:val="004F0B46"/>
    <w:rsid w:val="004F2473"/>
    <w:rsid w:val="004F4D08"/>
    <w:rsid w:val="004F595B"/>
    <w:rsid w:val="00507014"/>
    <w:rsid w:val="00507B96"/>
    <w:rsid w:val="00516BD1"/>
    <w:rsid w:val="005235E7"/>
    <w:rsid w:val="00524BC5"/>
    <w:rsid w:val="00531FB2"/>
    <w:rsid w:val="00552867"/>
    <w:rsid w:val="00564A5B"/>
    <w:rsid w:val="00584F16"/>
    <w:rsid w:val="00587555"/>
    <w:rsid w:val="005A113F"/>
    <w:rsid w:val="005C5841"/>
    <w:rsid w:val="005D0FD3"/>
    <w:rsid w:val="005D3D8D"/>
    <w:rsid w:val="005D4B93"/>
    <w:rsid w:val="005D77E5"/>
    <w:rsid w:val="005E7762"/>
    <w:rsid w:val="005F6754"/>
    <w:rsid w:val="00612A3A"/>
    <w:rsid w:val="00633CDD"/>
    <w:rsid w:val="00636350"/>
    <w:rsid w:val="00636488"/>
    <w:rsid w:val="00640751"/>
    <w:rsid w:val="00672844"/>
    <w:rsid w:val="006759E4"/>
    <w:rsid w:val="006936B6"/>
    <w:rsid w:val="00695A40"/>
    <w:rsid w:val="006A1670"/>
    <w:rsid w:val="006A595C"/>
    <w:rsid w:val="006A5B74"/>
    <w:rsid w:val="006A5D82"/>
    <w:rsid w:val="006B5EB3"/>
    <w:rsid w:val="006C2C33"/>
    <w:rsid w:val="006D2F6D"/>
    <w:rsid w:val="006D6985"/>
    <w:rsid w:val="006E1F2A"/>
    <w:rsid w:val="006E540D"/>
    <w:rsid w:val="007004C1"/>
    <w:rsid w:val="0070217A"/>
    <w:rsid w:val="00705925"/>
    <w:rsid w:val="00713506"/>
    <w:rsid w:val="00717490"/>
    <w:rsid w:val="00754E50"/>
    <w:rsid w:val="00772501"/>
    <w:rsid w:val="007827F4"/>
    <w:rsid w:val="007869E6"/>
    <w:rsid w:val="007941C4"/>
    <w:rsid w:val="007A0AED"/>
    <w:rsid w:val="007A2890"/>
    <w:rsid w:val="007A4379"/>
    <w:rsid w:val="007B438E"/>
    <w:rsid w:val="007C154A"/>
    <w:rsid w:val="007D18EC"/>
    <w:rsid w:val="007E4C4F"/>
    <w:rsid w:val="007F2B12"/>
    <w:rsid w:val="00801900"/>
    <w:rsid w:val="008035A8"/>
    <w:rsid w:val="00805948"/>
    <w:rsid w:val="00817183"/>
    <w:rsid w:val="0082143A"/>
    <w:rsid w:val="00825E58"/>
    <w:rsid w:val="00830E88"/>
    <w:rsid w:val="00832C05"/>
    <w:rsid w:val="00845795"/>
    <w:rsid w:val="008556FC"/>
    <w:rsid w:val="00870E9D"/>
    <w:rsid w:val="00872A3C"/>
    <w:rsid w:val="00885D9E"/>
    <w:rsid w:val="008905B7"/>
    <w:rsid w:val="00892252"/>
    <w:rsid w:val="00894951"/>
    <w:rsid w:val="008A350D"/>
    <w:rsid w:val="008C7386"/>
    <w:rsid w:val="008D4B8E"/>
    <w:rsid w:val="008F24A1"/>
    <w:rsid w:val="00905668"/>
    <w:rsid w:val="00907A69"/>
    <w:rsid w:val="0091680C"/>
    <w:rsid w:val="009213A7"/>
    <w:rsid w:val="009218CD"/>
    <w:rsid w:val="00924BB7"/>
    <w:rsid w:val="00933544"/>
    <w:rsid w:val="00944819"/>
    <w:rsid w:val="0094483A"/>
    <w:rsid w:val="009463D2"/>
    <w:rsid w:val="0095039B"/>
    <w:rsid w:val="009679EC"/>
    <w:rsid w:val="009709A0"/>
    <w:rsid w:val="00975B25"/>
    <w:rsid w:val="00985701"/>
    <w:rsid w:val="00995A2E"/>
    <w:rsid w:val="009A09A8"/>
    <w:rsid w:val="009A12C6"/>
    <w:rsid w:val="009C4C4A"/>
    <w:rsid w:val="009C5CD5"/>
    <w:rsid w:val="009C75C5"/>
    <w:rsid w:val="009D278C"/>
    <w:rsid w:val="009D50A2"/>
    <w:rsid w:val="009F0884"/>
    <w:rsid w:val="00A11ED6"/>
    <w:rsid w:val="00A178CA"/>
    <w:rsid w:val="00A20217"/>
    <w:rsid w:val="00A20714"/>
    <w:rsid w:val="00A30478"/>
    <w:rsid w:val="00A37A90"/>
    <w:rsid w:val="00A411E7"/>
    <w:rsid w:val="00A44B29"/>
    <w:rsid w:val="00A536D2"/>
    <w:rsid w:val="00A66D58"/>
    <w:rsid w:val="00A741BF"/>
    <w:rsid w:val="00A93044"/>
    <w:rsid w:val="00A9578B"/>
    <w:rsid w:val="00AB0E3A"/>
    <w:rsid w:val="00AB0F55"/>
    <w:rsid w:val="00AB15CC"/>
    <w:rsid w:val="00AE6CBD"/>
    <w:rsid w:val="00AE6E1B"/>
    <w:rsid w:val="00AF32B4"/>
    <w:rsid w:val="00AF52B8"/>
    <w:rsid w:val="00AF64F5"/>
    <w:rsid w:val="00B04E8F"/>
    <w:rsid w:val="00B0761B"/>
    <w:rsid w:val="00B32B19"/>
    <w:rsid w:val="00B41F09"/>
    <w:rsid w:val="00B53390"/>
    <w:rsid w:val="00B636B5"/>
    <w:rsid w:val="00B71483"/>
    <w:rsid w:val="00B72E69"/>
    <w:rsid w:val="00B73CBB"/>
    <w:rsid w:val="00B77C29"/>
    <w:rsid w:val="00B95B47"/>
    <w:rsid w:val="00BA7D38"/>
    <w:rsid w:val="00BB237D"/>
    <w:rsid w:val="00BC58CF"/>
    <w:rsid w:val="00BE1C4B"/>
    <w:rsid w:val="00BE3700"/>
    <w:rsid w:val="00BF6EF5"/>
    <w:rsid w:val="00C053F8"/>
    <w:rsid w:val="00C14F2B"/>
    <w:rsid w:val="00C314CD"/>
    <w:rsid w:val="00C34356"/>
    <w:rsid w:val="00C3640C"/>
    <w:rsid w:val="00C40E2C"/>
    <w:rsid w:val="00C41C2A"/>
    <w:rsid w:val="00C4379D"/>
    <w:rsid w:val="00C4572F"/>
    <w:rsid w:val="00C5384E"/>
    <w:rsid w:val="00C73231"/>
    <w:rsid w:val="00C76CCB"/>
    <w:rsid w:val="00C86B8F"/>
    <w:rsid w:val="00C923D8"/>
    <w:rsid w:val="00C9472C"/>
    <w:rsid w:val="00C96D90"/>
    <w:rsid w:val="00CA1F70"/>
    <w:rsid w:val="00CA5D70"/>
    <w:rsid w:val="00CB6500"/>
    <w:rsid w:val="00CE5553"/>
    <w:rsid w:val="00CF336D"/>
    <w:rsid w:val="00CF4671"/>
    <w:rsid w:val="00D113E2"/>
    <w:rsid w:val="00D40D76"/>
    <w:rsid w:val="00D41C22"/>
    <w:rsid w:val="00D52A77"/>
    <w:rsid w:val="00D60839"/>
    <w:rsid w:val="00D6793E"/>
    <w:rsid w:val="00D7298C"/>
    <w:rsid w:val="00D74669"/>
    <w:rsid w:val="00D80948"/>
    <w:rsid w:val="00D9222A"/>
    <w:rsid w:val="00DA0543"/>
    <w:rsid w:val="00DA2C0B"/>
    <w:rsid w:val="00DB000D"/>
    <w:rsid w:val="00DC6E9C"/>
    <w:rsid w:val="00DF573F"/>
    <w:rsid w:val="00E11B0C"/>
    <w:rsid w:val="00E172BD"/>
    <w:rsid w:val="00E31ABC"/>
    <w:rsid w:val="00E31C2D"/>
    <w:rsid w:val="00E4625D"/>
    <w:rsid w:val="00E47BF5"/>
    <w:rsid w:val="00E56F5F"/>
    <w:rsid w:val="00E7633A"/>
    <w:rsid w:val="00E77B2B"/>
    <w:rsid w:val="00E81173"/>
    <w:rsid w:val="00E90349"/>
    <w:rsid w:val="00EA12EA"/>
    <w:rsid w:val="00EA5117"/>
    <w:rsid w:val="00EC3C81"/>
    <w:rsid w:val="00ED0615"/>
    <w:rsid w:val="00EE756C"/>
    <w:rsid w:val="00EF2539"/>
    <w:rsid w:val="00F00DE1"/>
    <w:rsid w:val="00F03A55"/>
    <w:rsid w:val="00F059AC"/>
    <w:rsid w:val="00F06303"/>
    <w:rsid w:val="00F11981"/>
    <w:rsid w:val="00F1254D"/>
    <w:rsid w:val="00F2000D"/>
    <w:rsid w:val="00F20E40"/>
    <w:rsid w:val="00F3263B"/>
    <w:rsid w:val="00F350D5"/>
    <w:rsid w:val="00F35C77"/>
    <w:rsid w:val="00F377FC"/>
    <w:rsid w:val="00F43BC9"/>
    <w:rsid w:val="00F44BB5"/>
    <w:rsid w:val="00F562FF"/>
    <w:rsid w:val="00F72886"/>
    <w:rsid w:val="00F73080"/>
    <w:rsid w:val="00F91362"/>
    <w:rsid w:val="00F9365D"/>
    <w:rsid w:val="00FA29A0"/>
    <w:rsid w:val="00FA441A"/>
    <w:rsid w:val="00FB3A67"/>
    <w:rsid w:val="00FC070A"/>
    <w:rsid w:val="00FC0A0B"/>
    <w:rsid w:val="00FC5F7C"/>
    <w:rsid w:val="00FD1324"/>
    <w:rsid w:val="00FD6D83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188</TotalTime>
  <Pages>1</Pages>
  <Words>370</Words>
  <Characters>2114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205</cp:revision>
  <cp:lastPrinted>2014-04-16T05:24:00Z</cp:lastPrinted>
  <dcterms:created xsi:type="dcterms:W3CDTF">2013-01-30T12:26:00Z</dcterms:created>
  <dcterms:modified xsi:type="dcterms:W3CDTF">2015-01-22T13:16:00Z</dcterms:modified>
</cp:coreProperties>
</file>